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Pr="001F46D2" w:rsidRDefault="00424A5A">
      <w:pPr>
        <w:rPr>
          <w:rFonts w:ascii="Arial" w:hAnsi="Arial" w:cs="Arial"/>
        </w:rPr>
      </w:pPr>
    </w:p>
    <w:p w:rsidR="00424A5A" w:rsidRPr="001F46D2" w:rsidRDefault="00424A5A">
      <w:pPr>
        <w:rPr>
          <w:rFonts w:ascii="Arial" w:hAnsi="Arial" w:cs="Arial"/>
        </w:rPr>
      </w:pPr>
    </w:p>
    <w:p w:rsidR="00424A5A" w:rsidRPr="001F46D2" w:rsidRDefault="00424A5A" w:rsidP="00424A5A">
      <w:pPr>
        <w:rPr>
          <w:rFonts w:ascii="Arial" w:hAnsi="Arial" w:cs="Arial"/>
        </w:rPr>
      </w:pPr>
    </w:p>
    <w:p w:rsidR="00424A5A" w:rsidRPr="001F46D2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E65D0" w:rsidRPr="001F46D2" w:rsidTr="00DE65D0">
        <w:tc>
          <w:tcPr>
            <w:tcW w:w="1080" w:type="dxa"/>
            <w:vAlign w:val="center"/>
          </w:tcPr>
          <w:p w:rsidR="00DE65D0" w:rsidRPr="001F46D2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46D2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DE65D0" w:rsidRPr="001F46D2" w:rsidRDefault="001F46D2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F46D2">
              <w:rPr>
                <w:rFonts w:ascii="Arial" w:hAnsi="Arial" w:cs="Arial"/>
                <w:sz w:val="16"/>
                <w:szCs w:val="16"/>
              </w:rPr>
              <w:t>43001-</w:t>
            </w:r>
            <w:r w:rsidR="003F4A5A">
              <w:rPr>
                <w:rFonts w:ascii="Arial" w:hAnsi="Arial" w:cs="Arial"/>
                <w:sz w:val="16"/>
                <w:szCs w:val="16"/>
              </w:rPr>
              <w:t>370</w:t>
            </w:r>
            <w:r w:rsidRPr="001F46D2">
              <w:rPr>
                <w:rFonts w:ascii="Arial" w:hAnsi="Arial" w:cs="Arial"/>
                <w:sz w:val="16"/>
                <w:szCs w:val="16"/>
              </w:rPr>
              <w:t>/202</w:t>
            </w:r>
            <w:r w:rsidR="003F4A5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:rsidR="00DE65D0" w:rsidRPr="001F46D2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DE65D0" w:rsidRPr="001F46D2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F46D2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1F46D2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DE65D0" w:rsidRPr="001F46D2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5D0" w:rsidRPr="001F46D2" w:rsidTr="00DE65D0">
        <w:tc>
          <w:tcPr>
            <w:tcW w:w="1080" w:type="dxa"/>
            <w:vAlign w:val="center"/>
          </w:tcPr>
          <w:p w:rsidR="00DE65D0" w:rsidRPr="001F46D2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46D2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DE65D0" w:rsidRPr="001F46D2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DE65D0" w:rsidRPr="001F46D2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DE65D0" w:rsidRPr="001F46D2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46D2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DE65D0" w:rsidRPr="001F46D2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F46D2"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1F46D2" w:rsidRPr="001F46D2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F46D2">
              <w:rPr>
                <w:rFonts w:ascii="Arial" w:hAnsi="Arial" w:cs="Arial"/>
                <w:color w:val="0000FF"/>
                <w:sz w:val="16"/>
                <w:szCs w:val="16"/>
              </w:rPr>
              <w:t>-300</w:t>
            </w:r>
            <w:r w:rsidR="003F4A5A">
              <w:rPr>
                <w:rFonts w:ascii="Arial" w:hAnsi="Arial" w:cs="Arial"/>
                <w:color w:val="0000FF"/>
                <w:sz w:val="16"/>
                <w:szCs w:val="16"/>
              </w:rPr>
              <w:t>186</w:t>
            </w:r>
          </w:p>
        </w:tc>
      </w:tr>
    </w:tbl>
    <w:p w:rsidR="00556816" w:rsidRPr="001F46D2" w:rsidRDefault="00556816">
      <w:pPr>
        <w:rPr>
          <w:rFonts w:ascii="Arial" w:hAnsi="Arial" w:cs="Arial"/>
          <w:sz w:val="22"/>
        </w:rPr>
      </w:pPr>
    </w:p>
    <w:p w:rsidR="00424A5A" w:rsidRPr="001F46D2" w:rsidRDefault="00424A5A">
      <w:pPr>
        <w:rPr>
          <w:rFonts w:ascii="Arial" w:hAnsi="Arial" w:cs="Arial"/>
          <w:sz w:val="22"/>
        </w:rPr>
      </w:pPr>
    </w:p>
    <w:p w:rsidR="00E813F4" w:rsidRPr="001F46D2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1F46D2">
        <w:rPr>
          <w:rFonts w:ascii="Arial" w:hAnsi="Arial" w:cs="Arial"/>
          <w:b/>
          <w:spacing w:val="20"/>
          <w:sz w:val="22"/>
        </w:rPr>
        <w:t>SPREMEMBA</w:t>
      </w:r>
      <w:r w:rsidR="00E813F4" w:rsidRPr="001F46D2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1F46D2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1F46D2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1F46D2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jc w:val="center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1F46D2" w:rsidTr="003F4A5A">
        <w:trPr>
          <w:jc w:val="center"/>
        </w:trPr>
        <w:tc>
          <w:tcPr>
            <w:tcW w:w="9288" w:type="dxa"/>
          </w:tcPr>
          <w:p w:rsidR="003F4A5A" w:rsidRDefault="003F4A5A" w:rsidP="003F4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  <w:r w:rsidRPr="003F4A5A">
              <w:rPr>
                <w:rFonts w:ascii="Arial" w:hAnsi="Arial" w:cs="Arial"/>
                <w:b/>
                <w:sz w:val="22"/>
              </w:rPr>
              <w:t>Izdelava projektne dokumentacije in izvedbenih načrtov za nadgradnjo železniške</w:t>
            </w:r>
          </w:p>
          <w:p w:rsidR="00E813F4" w:rsidRPr="001F46D2" w:rsidRDefault="003F4A5A" w:rsidP="003F4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  <w:r w:rsidRPr="003F4A5A">
              <w:rPr>
                <w:rFonts w:ascii="Arial" w:hAnsi="Arial" w:cs="Arial"/>
                <w:b/>
                <w:sz w:val="22"/>
              </w:rPr>
              <w:t>infrastrukture na postaji Sežana in progovnem odseku Sežana - dm</w:t>
            </w:r>
          </w:p>
        </w:tc>
      </w:tr>
    </w:tbl>
    <w:p w:rsidR="00DE65D0" w:rsidRPr="001F46D2" w:rsidRDefault="00DE65D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1F46D2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9D38A0" w:rsidRPr="001F46D2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F46D2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1F46D2" w:rsidTr="002138E6">
        <w:trPr>
          <w:trHeight w:val="835"/>
        </w:trPr>
        <w:tc>
          <w:tcPr>
            <w:tcW w:w="9287" w:type="dxa"/>
          </w:tcPr>
          <w:p w:rsidR="009D38A0" w:rsidRPr="001F46D2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9D38A0" w:rsidRDefault="003F4A5A" w:rsidP="003F4A5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F4A5A"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Navodila za pripravo ponudbe, kjer je</w:t>
            </w:r>
          </w:p>
          <w:p w:rsidR="003F4A5A" w:rsidRPr="003F4A5A" w:rsidRDefault="003F4A5A" w:rsidP="003F4A5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3F4A5A" w:rsidRDefault="003F4A5A" w:rsidP="003F4A5A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korigiran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naslov naročnika;</w:t>
            </w:r>
          </w:p>
          <w:p w:rsidR="003F4A5A" w:rsidRPr="001F46D2" w:rsidRDefault="003F4A5A" w:rsidP="003F4A5A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korigiran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znesek zahtevane višine finančnega zavarovanja v vzorcu finančnega zavarovanja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za resnost ponudbe</w:t>
            </w:r>
          </w:p>
          <w:p w:rsidR="001F46D2" w:rsidRPr="001F46D2" w:rsidRDefault="001F46D2" w:rsidP="001F46D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F75A2" w:rsidRPr="00DF75A2" w:rsidRDefault="00DF75A2" w:rsidP="003F4A5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1F46D2" w:rsidRDefault="001F46D2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1F46D2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1F46D2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1F46D2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1F46D2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9D38A0" w:rsidRPr="001F46D2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64D" w:rsidRDefault="0022264D">
      <w:r>
        <w:separator/>
      </w:r>
    </w:p>
  </w:endnote>
  <w:endnote w:type="continuationSeparator" w:id="0">
    <w:p w:rsidR="0022264D" w:rsidRDefault="0022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64D" w:rsidRDefault="0022264D">
      <w:r>
        <w:separator/>
      </w:r>
    </w:p>
  </w:footnote>
  <w:footnote w:type="continuationSeparator" w:id="0">
    <w:p w:rsidR="0022264D" w:rsidRDefault="0022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5B0522"/>
    <w:multiLevelType w:val="hybridMultilevel"/>
    <w:tmpl w:val="79AC3C44"/>
    <w:lvl w:ilvl="0" w:tplc="E0AE1A26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C5497A"/>
    <w:multiLevelType w:val="hybridMultilevel"/>
    <w:tmpl w:val="4AFE48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056B8"/>
    <w:multiLevelType w:val="hybridMultilevel"/>
    <w:tmpl w:val="2A0431D8"/>
    <w:lvl w:ilvl="0" w:tplc="20DAD5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4A821CBD"/>
    <w:multiLevelType w:val="hybridMultilevel"/>
    <w:tmpl w:val="3CEC892E"/>
    <w:lvl w:ilvl="0" w:tplc="BD98F358">
      <w:start w:val="1"/>
      <w:numFmt w:val="bullet"/>
      <w:lvlText w:val="-"/>
      <w:lvlJc w:val="left"/>
      <w:pPr>
        <w:ind w:left="720" w:hanging="360"/>
      </w:pPr>
      <w:rPr>
        <w:rFonts w:ascii="SL Dutch" w:eastAsia="Arial" w:hAnsi="SL Dutch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45782"/>
    <w:multiLevelType w:val="hybridMultilevel"/>
    <w:tmpl w:val="827C7568"/>
    <w:lvl w:ilvl="0" w:tplc="B262C596">
      <w:start w:val="243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6E4F2724"/>
    <w:multiLevelType w:val="hybridMultilevel"/>
    <w:tmpl w:val="87F41828"/>
    <w:lvl w:ilvl="0" w:tplc="20DAD5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D98F358">
      <w:start w:val="1"/>
      <w:numFmt w:val="bullet"/>
      <w:lvlText w:val="-"/>
      <w:lvlJc w:val="left"/>
      <w:pPr>
        <w:ind w:left="1440" w:hanging="360"/>
      </w:pPr>
      <w:rPr>
        <w:rFonts w:ascii="SL Dutch" w:eastAsia="Arial" w:hAnsi="SL Dutch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1"/>
  </w:num>
  <w:num w:numId="3">
    <w:abstractNumId w:val="24"/>
  </w:num>
  <w:num w:numId="4">
    <w:abstractNumId w:val="9"/>
  </w:num>
  <w:num w:numId="5">
    <w:abstractNumId w:val="18"/>
  </w:num>
  <w:num w:numId="6">
    <w:abstractNumId w:val="22"/>
  </w:num>
  <w:num w:numId="7">
    <w:abstractNumId w:val="16"/>
  </w:num>
  <w:num w:numId="8">
    <w:abstractNumId w:val="7"/>
  </w:num>
  <w:num w:numId="9">
    <w:abstractNumId w:val="13"/>
  </w:num>
  <w:num w:numId="10">
    <w:abstractNumId w:val="8"/>
  </w:num>
  <w:num w:numId="11">
    <w:abstractNumId w:val="0"/>
  </w:num>
  <w:num w:numId="12">
    <w:abstractNumId w:val="3"/>
  </w:num>
  <w:num w:numId="13">
    <w:abstractNumId w:val="15"/>
  </w:num>
  <w:num w:numId="14">
    <w:abstractNumId w:val="17"/>
  </w:num>
  <w:num w:numId="15">
    <w:abstractNumId w:val="14"/>
  </w:num>
  <w:num w:numId="16">
    <w:abstractNumId w:val="4"/>
  </w:num>
  <w:num w:numId="17">
    <w:abstractNumId w:val="12"/>
  </w:num>
  <w:num w:numId="18">
    <w:abstractNumId w:val="20"/>
  </w:num>
  <w:num w:numId="19">
    <w:abstractNumId w:val="10"/>
  </w:num>
  <w:num w:numId="20">
    <w:abstractNumId w:val="5"/>
  </w:num>
  <w:num w:numId="21">
    <w:abstractNumId w:val="19"/>
  </w:num>
  <w:num w:numId="22">
    <w:abstractNumId w:val="6"/>
  </w:num>
  <w:num w:numId="23">
    <w:abstractNumId w:val="23"/>
  </w:num>
  <w:num w:numId="24">
    <w:abstractNumId w:val="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9A"/>
    <w:rsid w:val="000646A9"/>
    <w:rsid w:val="000A2426"/>
    <w:rsid w:val="000D26D8"/>
    <w:rsid w:val="000E3BEE"/>
    <w:rsid w:val="000F3E30"/>
    <w:rsid w:val="00140699"/>
    <w:rsid w:val="00153A8C"/>
    <w:rsid w:val="001807AD"/>
    <w:rsid w:val="001836BB"/>
    <w:rsid w:val="001F46D2"/>
    <w:rsid w:val="001F77C4"/>
    <w:rsid w:val="00216549"/>
    <w:rsid w:val="0022264D"/>
    <w:rsid w:val="002507C2"/>
    <w:rsid w:val="00290551"/>
    <w:rsid w:val="002D7952"/>
    <w:rsid w:val="003133A6"/>
    <w:rsid w:val="003560E2"/>
    <w:rsid w:val="003579C0"/>
    <w:rsid w:val="003606CB"/>
    <w:rsid w:val="0039557D"/>
    <w:rsid w:val="003B3A5A"/>
    <w:rsid w:val="003F4A5A"/>
    <w:rsid w:val="00424A5A"/>
    <w:rsid w:val="0044323F"/>
    <w:rsid w:val="004B34B5"/>
    <w:rsid w:val="004D2D64"/>
    <w:rsid w:val="004F464F"/>
    <w:rsid w:val="00556816"/>
    <w:rsid w:val="0059421A"/>
    <w:rsid w:val="00623DE4"/>
    <w:rsid w:val="00625F9B"/>
    <w:rsid w:val="00634B0D"/>
    <w:rsid w:val="00637BE6"/>
    <w:rsid w:val="0064412D"/>
    <w:rsid w:val="00660A7C"/>
    <w:rsid w:val="006A3D4E"/>
    <w:rsid w:val="007F559A"/>
    <w:rsid w:val="008044BF"/>
    <w:rsid w:val="008B0B1D"/>
    <w:rsid w:val="00930CA3"/>
    <w:rsid w:val="00933585"/>
    <w:rsid w:val="009B1FD9"/>
    <w:rsid w:val="009B3FED"/>
    <w:rsid w:val="009D38A0"/>
    <w:rsid w:val="00A05C73"/>
    <w:rsid w:val="00A17575"/>
    <w:rsid w:val="00AD3747"/>
    <w:rsid w:val="00B84586"/>
    <w:rsid w:val="00C5343C"/>
    <w:rsid w:val="00C92797"/>
    <w:rsid w:val="00CB2120"/>
    <w:rsid w:val="00D63C34"/>
    <w:rsid w:val="00D75965"/>
    <w:rsid w:val="00D84AAD"/>
    <w:rsid w:val="00DB7CDA"/>
    <w:rsid w:val="00DE65D0"/>
    <w:rsid w:val="00DF75A2"/>
    <w:rsid w:val="00E11A6A"/>
    <w:rsid w:val="00E51016"/>
    <w:rsid w:val="00E66D5B"/>
    <w:rsid w:val="00E813F4"/>
    <w:rsid w:val="00EA1375"/>
    <w:rsid w:val="00F80C82"/>
    <w:rsid w:val="00FA1E40"/>
    <w:rsid w:val="00FC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49BB4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1F46D2"/>
    <w:pPr>
      <w:widowControl w:val="0"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Mojca Srebot</cp:lastModifiedBy>
  <cp:revision>2</cp:revision>
  <cp:lastPrinted>2008-09-04T08:55:00Z</cp:lastPrinted>
  <dcterms:created xsi:type="dcterms:W3CDTF">2023-02-09T09:56:00Z</dcterms:created>
  <dcterms:modified xsi:type="dcterms:W3CDTF">2023-02-09T09:56:00Z</dcterms:modified>
</cp:coreProperties>
</file>